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781" w:rsidRDefault="004D7781" w:rsidP="006907B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ОКТЯБРЬСКОГО СЕЛЬСОВЕТА</w:t>
      </w:r>
    </w:p>
    <w:p w:rsidR="004D7781" w:rsidRDefault="004D7781" w:rsidP="006907BC">
      <w:pPr>
        <w:pStyle w:val="Heading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КРАСНОЗЁРСКОГО РАЙОНА НОВОСИБИРСКОЙ ОБЛАСТИ</w:t>
      </w:r>
    </w:p>
    <w:p w:rsidR="004D7781" w:rsidRDefault="004D7781" w:rsidP="006907B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пятого созыва )</w:t>
      </w:r>
    </w:p>
    <w:p w:rsidR="004D7781" w:rsidRDefault="004D7781" w:rsidP="006907BC">
      <w:pPr>
        <w:jc w:val="center"/>
        <w:rPr>
          <w:rFonts w:ascii="Times New Roman" w:hAnsi="Times New Roman"/>
          <w:sz w:val="28"/>
          <w:szCs w:val="28"/>
        </w:rPr>
      </w:pPr>
    </w:p>
    <w:p w:rsidR="004D7781" w:rsidRDefault="004D7781" w:rsidP="006907BC">
      <w:pPr>
        <w:jc w:val="center"/>
        <w:rPr>
          <w:rFonts w:ascii="Times New Roman" w:hAnsi="Times New Roman"/>
          <w:sz w:val="28"/>
          <w:szCs w:val="28"/>
        </w:rPr>
      </w:pPr>
    </w:p>
    <w:p w:rsidR="004D7781" w:rsidRDefault="004D7781" w:rsidP="006907BC">
      <w:pPr>
        <w:jc w:val="center"/>
        <w:rPr>
          <w:rFonts w:ascii="Times New Roman" w:hAnsi="Times New Roman"/>
          <w:sz w:val="28"/>
          <w:szCs w:val="28"/>
        </w:rPr>
      </w:pPr>
    </w:p>
    <w:p w:rsidR="004D7781" w:rsidRDefault="004D7781" w:rsidP="006907BC">
      <w:pPr>
        <w:jc w:val="center"/>
        <w:rPr>
          <w:rFonts w:ascii="Times New Roman" w:hAnsi="Times New Roman"/>
          <w:sz w:val="28"/>
          <w:szCs w:val="28"/>
        </w:rPr>
      </w:pPr>
    </w:p>
    <w:p w:rsidR="004D7781" w:rsidRDefault="004D7781" w:rsidP="006907BC">
      <w:pPr>
        <w:rPr>
          <w:rFonts w:ascii="Times New Roman" w:hAnsi="Times New Roman"/>
          <w:sz w:val="28"/>
          <w:szCs w:val="28"/>
        </w:rPr>
      </w:pPr>
    </w:p>
    <w:p w:rsidR="004D7781" w:rsidRDefault="004D7781" w:rsidP="006907BC">
      <w:pPr>
        <w:jc w:val="center"/>
        <w:rPr>
          <w:rFonts w:ascii="Times New Roman" w:hAnsi="Times New Roman"/>
          <w:sz w:val="28"/>
          <w:szCs w:val="28"/>
        </w:rPr>
      </w:pPr>
    </w:p>
    <w:p w:rsidR="004D7781" w:rsidRDefault="004D7781" w:rsidP="006907BC">
      <w:pPr>
        <w:jc w:val="center"/>
        <w:rPr>
          <w:rFonts w:ascii="Times New Roman" w:hAnsi="Times New Roman"/>
          <w:sz w:val="28"/>
          <w:szCs w:val="28"/>
        </w:rPr>
      </w:pPr>
    </w:p>
    <w:p w:rsidR="004D7781" w:rsidRDefault="004D7781" w:rsidP="006907B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 Р О Т О К О Л</w:t>
      </w:r>
    </w:p>
    <w:p w:rsidR="004D7781" w:rsidRDefault="004D7781" w:rsidP="00D20BA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Внеочередной тридцать четвертой  сессии</w:t>
      </w:r>
    </w:p>
    <w:p w:rsidR="004D7781" w:rsidRDefault="004D7781" w:rsidP="00D20BA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13.10.2017 г.</w:t>
      </w:r>
    </w:p>
    <w:p w:rsidR="004D7781" w:rsidRDefault="004D7781" w:rsidP="006907BC">
      <w:pPr>
        <w:jc w:val="center"/>
        <w:rPr>
          <w:rFonts w:ascii="Times New Roman" w:hAnsi="Times New Roman"/>
          <w:sz w:val="28"/>
          <w:szCs w:val="28"/>
        </w:rPr>
      </w:pPr>
    </w:p>
    <w:p w:rsidR="004D7781" w:rsidRDefault="004D7781" w:rsidP="006907BC">
      <w:pPr>
        <w:jc w:val="center"/>
        <w:rPr>
          <w:rFonts w:ascii="Times New Roman" w:hAnsi="Times New Roman"/>
          <w:sz w:val="28"/>
          <w:szCs w:val="28"/>
        </w:rPr>
      </w:pPr>
    </w:p>
    <w:p w:rsidR="004D7781" w:rsidRDefault="004D7781" w:rsidP="006907BC">
      <w:pPr>
        <w:jc w:val="center"/>
        <w:rPr>
          <w:rFonts w:ascii="Times New Roman" w:hAnsi="Times New Roman"/>
          <w:sz w:val="28"/>
          <w:szCs w:val="28"/>
        </w:rPr>
      </w:pPr>
    </w:p>
    <w:p w:rsidR="004D7781" w:rsidRDefault="004D7781" w:rsidP="006907BC">
      <w:pPr>
        <w:jc w:val="center"/>
        <w:rPr>
          <w:rFonts w:ascii="Times New Roman" w:hAnsi="Times New Roman"/>
          <w:sz w:val="28"/>
          <w:szCs w:val="28"/>
        </w:rPr>
      </w:pPr>
    </w:p>
    <w:p w:rsidR="004D7781" w:rsidRDefault="004D7781" w:rsidP="006907B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D7781" w:rsidRDefault="004D7781" w:rsidP="006907BC">
      <w:pPr>
        <w:jc w:val="center"/>
        <w:rPr>
          <w:rFonts w:ascii="Times New Roman" w:hAnsi="Times New Roman"/>
          <w:sz w:val="28"/>
          <w:szCs w:val="28"/>
        </w:rPr>
      </w:pPr>
    </w:p>
    <w:p w:rsidR="004D7781" w:rsidRDefault="004D7781" w:rsidP="006907BC">
      <w:pPr>
        <w:jc w:val="center"/>
        <w:rPr>
          <w:rFonts w:ascii="Times New Roman" w:hAnsi="Times New Roman"/>
          <w:sz w:val="28"/>
          <w:szCs w:val="28"/>
        </w:rPr>
      </w:pPr>
    </w:p>
    <w:p w:rsidR="004D7781" w:rsidRDefault="004D7781" w:rsidP="006907BC">
      <w:pPr>
        <w:jc w:val="center"/>
        <w:rPr>
          <w:rFonts w:ascii="Times New Roman" w:hAnsi="Times New Roman"/>
          <w:sz w:val="28"/>
          <w:szCs w:val="28"/>
        </w:rPr>
      </w:pPr>
    </w:p>
    <w:p w:rsidR="004D7781" w:rsidRDefault="004D7781" w:rsidP="006907BC">
      <w:pPr>
        <w:jc w:val="center"/>
        <w:rPr>
          <w:rFonts w:ascii="Times New Roman" w:hAnsi="Times New Roman"/>
          <w:sz w:val="28"/>
          <w:szCs w:val="28"/>
        </w:rPr>
      </w:pPr>
    </w:p>
    <w:p w:rsidR="004D7781" w:rsidRDefault="004D7781" w:rsidP="006907BC">
      <w:pPr>
        <w:jc w:val="center"/>
        <w:rPr>
          <w:rFonts w:ascii="Times New Roman" w:hAnsi="Times New Roman"/>
          <w:sz w:val="28"/>
          <w:szCs w:val="28"/>
        </w:rPr>
      </w:pPr>
    </w:p>
    <w:p w:rsidR="004D7781" w:rsidRDefault="004D7781" w:rsidP="006907BC">
      <w:pPr>
        <w:rPr>
          <w:rFonts w:ascii="Times New Roman" w:hAnsi="Times New Roman"/>
          <w:sz w:val="28"/>
          <w:szCs w:val="28"/>
        </w:rPr>
      </w:pPr>
    </w:p>
    <w:p w:rsidR="004D7781" w:rsidRDefault="004D7781" w:rsidP="006907BC">
      <w:pPr>
        <w:rPr>
          <w:rFonts w:ascii="Times New Roman" w:hAnsi="Times New Roman"/>
          <w:sz w:val="28"/>
          <w:szCs w:val="28"/>
        </w:rPr>
      </w:pPr>
    </w:p>
    <w:p w:rsidR="004D7781" w:rsidRDefault="004D7781" w:rsidP="00400AE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Октябрьский</w:t>
      </w:r>
    </w:p>
    <w:p w:rsidR="004D7781" w:rsidRPr="00400AE8" w:rsidRDefault="004D7781" w:rsidP="006907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sz w:val="24"/>
          <w:szCs w:val="24"/>
        </w:rPr>
        <w:t>СОВЕТ ДЕПУТАТОВ ОКТЯБРЬСКОГО СЕЛЬСОВЕТА</w:t>
      </w:r>
    </w:p>
    <w:p w:rsidR="004D7781" w:rsidRPr="00400AE8" w:rsidRDefault="004D7781" w:rsidP="006907BC">
      <w:pPr>
        <w:pStyle w:val="BodyTextIndent"/>
        <w:ind w:left="0"/>
        <w:jc w:val="center"/>
        <w:rPr>
          <w:szCs w:val="24"/>
        </w:rPr>
      </w:pPr>
      <w:r w:rsidRPr="00400AE8">
        <w:rPr>
          <w:szCs w:val="24"/>
        </w:rPr>
        <w:t>КРАСНОЗЕРСКОГО РАЙОНА НОВОСИБИРСКОЙ ОБЛАСТИ</w:t>
      </w:r>
    </w:p>
    <w:p w:rsidR="004D7781" w:rsidRPr="00400AE8" w:rsidRDefault="004D7781" w:rsidP="006907BC">
      <w:pPr>
        <w:pStyle w:val="BodyTextIndent"/>
        <w:ind w:left="0"/>
        <w:jc w:val="center"/>
        <w:rPr>
          <w:szCs w:val="24"/>
        </w:rPr>
      </w:pPr>
      <w:r w:rsidRPr="00400AE8">
        <w:rPr>
          <w:szCs w:val="24"/>
        </w:rPr>
        <w:t>пятого созыва</w:t>
      </w:r>
    </w:p>
    <w:p w:rsidR="004D7781" w:rsidRPr="00400AE8" w:rsidRDefault="004D7781" w:rsidP="006907BC">
      <w:pPr>
        <w:pStyle w:val="BodyTextIndent"/>
        <w:ind w:left="0"/>
        <w:rPr>
          <w:szCs w:val="24"/>
        </w:rPr>
      </w:pPr>
    </w:p>
    <w:p w:rsidR="004D7781" w:rsidRPr="00400AE8" w:rsidRDefault="004D7781" w:rsidP="006907BC">
      <w:pPr>
        <w:pStyle w:val="BodyText"/>
        <w:jc w:val="center"/>
        <w:rPr>
          <w:szCs w:val="24"/>
        </w:rPr>
      </w:pPr>
      <w:r w:rsidRPr="00400AE8">
        <w:rPr>
          <w:szCs w:val="24"/>
        </w:rPr>
        <w:t xml:space="preserve">ПРОТОКОЛ </w:t>
      </w:r>
    </w:p>
    <w:p w:rsidR="004D7781" w:rsidRPr="00400AE8" w:rsidRDefault="004D7781" w:rsidP="006907BC">
      <w:pPr>
        <w:pStyle w:val="BodyText"/>
        <w:jc w:val="center"/>
        <w:rPr>
          <w:szCs w:val="24"/>
        </w:rPr>
      </w:pPr>
      <w:r w:rsidRPr="00400AE8">
        <w:rPr>
          <w:szCs w:val="24"/>
        </w:rPr>
        <w:t xml:space="preserve">заседания внеочередной </w:t>
      </w:r>
      <w:r>
        <w:rPr>
          <w:szCs w:val="24"/>
        </w:rPr>
        <w:t>тридцать четвертой</w:t>
      </w:r>
      <w:r w:rsidRPr="00400AE8">
        <w:rPr>
          <w:szCs w:val="24"/>
        </w:rPr>
        <w:t xml:space="preserve">  сессии </w:t>
      </w:r>
    </w:p>
    <w:p w:rsidR="004D7781" w:rsidRPr="00400AE8" w:rsidRDefault="004D7781" w:rsidP="006907BC">
      <w:pPr>
        <w:pStyle w:val="BodyText"/>
        <w:jc w:val="center"/>
        <w:rPr>
          <w:szCs w:val="24"/>
        </w:rPr>
      </w:pPr>
    </w:p>
    <w:p w:rsidR="004D7781" w:rsidRPr="00400AE8" w:rsidRDefault="004D7781" w:rsidP="006907BC">
      <w:pPr>
        <w:pStyle w:val="BodyText"/>
        <w:rPr>
          <w:szCs w:val="24"/>
        </w:rPr>
      </w:pPr>
      <w:r>
        <w:rPr>
          <w:szCs w:val="24"/>
        </w:rPr>
        <w:t>от  13.</w:t>
      </w:r>
      <w:r w:rsidRPr="00400AE8">
        <w:rPr>
          <w:szCs w:val="24"/>
        </w:rPr>
        <w:t>1</w:t>
      </w:r>
      <w:r>
        <w:rPr>
          <w:szCs w:val="24"/>
        </w:rPr>
        <w:t xml:space="preserve">0.2017 </w:t>
      </w:r>
      <w:r w:rsidRPr="00400AE8">
        <w:rPr>
          <w:szCs w:val="24"/>
        </w:rPr>
        <w:t>года                                                               п.Октябрьский</w:t>
      </w:r>
    </w:p>
    <w:p w:rsidR="004D7781" w:rsidRPr="00400AE8" w:rsidRDefault="004D7781" w:rsidP="006907BC">
      <w:pPr>
        <w:pStyle w:val="BodyText"/>
        <w:rPr>
          <w:szCs w:val="24"/>
        </w:rPr>
      </w:pPr>
      <w:r w:rsidRPr="00400AE8">
        <w:rPr>
          <w:szCs w:val="24"/>
        </w:rPr>
        <w:t xml:space="preserve">                                                                             зал заседаний администрации </w:t>
      </w:r>
    </w:p>
    <w:p w:rsidR="004D7781" w:rsidRPr="00400AE8" w:rsidRDefault="004D7781" w:rsidP="006907BC">
      <w:pPr>
        <w:pStyle w:val="BodyText"/>
        <w:rPr>
          <w:szCs w:val="24"/>
        </w:rPr>
      </w:pPr>
    </w:p>
    <w:p w:rsidR="004D7781" w:rsidRPr="00400AE8" w:rsidRDefault="004D7781" w:rsidP="006907BC">
      <w:pPr>
        <w:pStyle w:val="BodyText"/>
        <w:jc w:val="left"/>
        <w:rPr>
          <w:szCs w:val="24"/>
        </w:rPr>
      </w:pPr>
      <w:r w:rsidRPr="00400AE8">
        <w:rPr>
          <w:szCs w:val="24"/>
        </w:rPr>
        <w:t>Всего депутатов                                  14</w:t>
      </w:r>
    </w:p>
    <w:p w:rsidR="004D7781" w:rsidRPr="00400AE8" w:rsidRDefault="004D7781" w:rsidP="006907BC">
      <w:pPr>
        <w:pStyle w:val="BodyText"/>
        <w:jc w:val="left"/>
        <w:rPr>
          <w:szCs w:val="24"/>
        </w:rPr>
      </w:pPr>
      <w:r w:rsidRPr="00400AE8">
        <w:rPr>
          <w:szCs w:val="24"/>
        </w:rPr>
        <w:t>Присутствовало на сессии                 13</w:t>
      </w:r>
    </w:p>
    <w:p w:rsidR="004D7781" w:rsidRPr="00400AE8" w:rsidRDefault="004D7781" w:rsidP="006907BC">
      <w:pPr>
        <w:pStyle w:val="BodyText"/>
        <w:jc w:val="left"/>
        <w:rPr>
          <w:color w:val="FFFFFF"/>
          <w:szCs w:val="24"/>
        </w:rPr>
      </w:pPr>
      <w:r w:rsidRPr="00400AE8">
        <w:rPr>
          <w:szCs w:val="24"/>
        </w:rPr>
        <w:t>Отсутствовало на сессии                    1</w:t>
      </w:r>
    </w:p>
    <w:p w:rsidR="004D7781" w:rsidRPr="00400AE8" w:rsidRDefault="004D7781" w:rsidP="006907BC">
      <w:pPr>
        <w:pStyle w:val="BodyText"/>
        <w:jc w:val="left"/>
        <w:rPr>
          <w:szCs w:val="24"/>
        </w:rPr>
      </w:pPr>
      <w:r w:rsidRPr="00400AE8">
        <w:rPr>
          <w:szCs w:val="24"/>
        </w:rPr>
        <w:t>Приглашено -    2 чел.</w:t>
      </w:r>
    </w:p>
    <w:p w:rsidR="004D7781" w:rsidRPr="00400AE8" w:rsidRDefault="004D7781" w:rsidP="006907BC">
      <w:pPr>
        <w:pStyle w:val="BodyText"/>
        <w:jc w:val="left"/>
        <w:rPr>
          <w:szCs w:val="24"/>
        </w:rPr>
      </w:pPr>
      <w:r w:rsidRPr="00400AE8">
        <w:rPr>
          <w:szCs w:val="24"/>
        </w:rPr>
        <w:t>Присутствовало – 2 чел.</w:t>
      </w:r>
    </w:p>
    <w:p w:rsidR="004D7781" w:rsidRPr="00400AE8" w:rsidRDefault="004D7781" w:rsidP="006907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sz w:val="24"/>
          <w:szCs w:val="24"/>
        </w:rPr>
        <w:t>Повестка дня</w:t>
      </w:r>
    </w:p>
    <w:p w:rsidR="004D7781" w:rsidRPr="00400AE8" w:rsidRDefault="004D7781" w:rsidP="006907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sz w:val="24"/>
          <w:szCs w:val="24"/>
        </w:rPr>
        <w:t xml:space="preserve">Внеочередной </w:t>
      </w:r>
      <w:r>
        <w:rPr>
          <w:rFonts w:ascii="Times New Roman" w:hAnsi="Times New Roman"/>
          <w:sz w:val="24"/>
          <w:szCs w:val="24"/>
        </w:rPr>
        <w:t>тридцать четвертой</w:t>
      </w:r>
      <w:r w:rsidRPr="00400AE8">
        <w:rPr>
          <w:rFonts w:ascii="Times New Roman" w:hAnsi="Times New Roman"/>
          <w:sz w:val="24"/>
          <w:szCs w:val="24"/>
        </w:rPr>
        <w:t xml:space="preserve">  сессии Совета депутатов Октябрьского сельсовета</w:t>
      </w:r>
    </w:p>
    <w:p w:rsidR="004D7781" w:rsidRPr="00400AE8" w:rsidRDefault="004D7781" w:rsidP="006907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sz w:val="24"/>
          <w:szCs w:val="24"/>
        </w:rPr>
        <w:t xml:space="preserve">(пятого созыва)  </w:t>
      </w:r>
    </w:p>
    <w:p w:rsidR="004D7781" w:rsidRPr="00400AE8" w:rsidRDefault="004D7781" w:rsidP="006907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</w:t>
      </w:r>
      <w:r w:rsidRPr="00400AE8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0.2017 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9"/>
        <w:gridCol w:w="9364"/>
      </w:tblGrid>
      <w:tr w:rsidR="004D7781" w:rsidRPr="00843E05" w:rsidTr="00EB4A14">
        <w:trPr>
          <w:trHeight w:val="20"/>
        </w:trPr>
        <w:tc>
          <w:tcPr>
            <w:tcW w:w="489" w:type="dxa"/>
          </w:tcPr>
          <w:p w:rsidR="004D7781" w:rsidRPr="00400AE8" w:rsidRDefault="004D7781" w:rsidP="00D20BA7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0AE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4D7781" w:rsidRPr="00D20BA7" w:rsidRDefault="004D7781" w:rsidP="00D20BA7">
            <w:pPr>
              <w:tabs>
                <w:tab w:val="left" w:pos="3280"/>
              </w:tabs>
              <w:spacing w:after="120" w:line="240" w:lineRule="auto"/>
              <w:ind w:righ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BA7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девятнадцатой сессии Совета депутатов Октябрьского сельсовета от 26 декабря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D20BA7">
                <w:rPr>
                  <w:rFonts w:ascii="Times New Roman" w:hAnsi="Times New Roman"/>
                  <w:sz w:val="24"/>
                  <w:szCs w:val="24"/>
                </w:rPr>
                <w:t>2016 г</w:t>
              </w:r>
            </w:smartTag>
            <w:r w:rsidRPr="00D20BA7">
              <w:rPr>
                <w:rFonts w:ascii="Times New Roman" w:hAnsi="Times New Roman"/>
                <w:sz w:val="24"/>
                <w:szCs w:val="24"/>
              </w:rPr>
              <w:t xml:space="preserve"> № 55 "О  бюджете Октябрьского сельсовета Краснозерского района Новосибирской области на 2017 год и плановый период 2018 и 2019 годы"</w:t>
            </w:r>
          </w:p>
          <w:p w:rsidR="004D7781" w:rsidRPr="00843E05" w:rsidRDefault="004D7781" w:rsidP="00D20BA7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AE8">
              <w:rPr>
                <w:rFonts w:ascii="Times New Roman" w:hAnsi="Times New Roman"/>
                <w:sz w:val="24"/>
                <w:szCs w:val="24"/>
              </w:rPr>
              <w:t xml:space="preserve">Докладчик: </w:t>
            </w:r>
            <w:r>
              <w:rPr>
                <w:rFonts w:ascii="Times New Roman" w:hAnsi="Times New Roman"/>
                <w:sz w:val="24"/>
                <w:szCs w:val="24"/>
              </w:rPr>
              <w:t>Юданов А.Б.Глава</w:t>
            </w:r>
            <w:r w:rsidRPr="00843E05">
              <w:rPr>
                <w:rFonts w:ascii="Times New Roman" w:hAnsi="Times New Roman"/>
                <w:sz w:val="24"/>
                <w:szCs w:val="24"/>
              </w:rPr>
              <w:t xml:space="preserve"> администрации</w:t>
            </w:r>
          </w:p>
        </w:tc>
      </w:tr>
      <w:tr w:rsidR="004D7781" w:rsidRPr="00843E05" w:rsidTr="00EB4A14">
        <w:trPr>
          <w:trHeight w:val="20"/>
        </w:trPr>
        <w:tc>
          <w:tcPr>
            <w:tcW w:w="489" w:type="dxa"/>
          </w:tcPr>
          <w:p w:rsidR="004D7781" w:rsidRPr="00400AE8" w:rsidRDefault="004D7781" w:rsidP="00D20BA7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0AE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4D7781" w:rsidRDefault="004D7781" w:rsidP="00D20BA7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 xml:space="preserve">Об отмене решения </w:t>
            </w:r>
            <w:r>
              <w:rPr>
                <w:rFonts w:ascii="Times New Roman" w:hAnsi="Times New Roman"/>
                <w:sz w:val="24"/>
                <w:szCs w:val="24"/>
              </w:rPr>
              <w:t>тридцатой сессии от 02.08.2017 № 85</w:t>
            </w:r>
            <w:r w:rsidRPr="00843E05">
              <w:rPr>
                <w:rFonts w:ascii="Times New Roman" w:hAnsi="Times New Roman"/>
                <w:sz w:val="24"/>
                <w:szCs w:val="24"/>
              </w:rPr>
              <w:t xml:space="preserve"> «О </w:t>
            </w:r>
            <w:r>
              <w:rPr>
                <w:rFonts w:ascii="Times New Roman" w:hAnsi="Times New Roman"/>
                <w:sz w:val="24"/>
                <w:szCs w:val="24"/>
              </w:rPr>
              <w:t>принятии</w:t>
            </w:r>
            <w:r w:rsidRPr="00843E05">
              <w:rPr>
                <w:rFonts w:ascii="Times New Roman" w:hAnsi="Times New Roman"/>
                <w:sz w:val="24"/>
                <w:szCs w:val="24"/>
              </w:rPr>
              <w:t xml:space="preserve"> Устав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843E05">
              <w:rPr>
                <w:rFonts w:ascii="Times New Roman" w:hAnsi="Times New Roman"/>
                <w:sz w:val="24"/>
                <w:szCs w:val="24"/>
              </w:rPr>
              <w:t xml:space="preserve"> Октябрьского  сельсовета  Краснозёрск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 района Новосибирской </w:t>
            </w:r>
            <w:r w:rsidRPr="00843E05">
              <w:rPr>
                <w:rFonts w:ascii="Times New Roman" w:hAnsi="Times New Roman"/>
                <w:sz w:val="24"/>
                <w:szCs w:val="24"/>
              </w:rPr>
              <w:t>области.</w:t>
            </w:r>
          </w:p>
          <w:p w:rsidR="004D7781" w:rsidRPr="00843E05" w:rsidRDefault="004D7781" w:rsidP="00D20BA7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AE8">
              <w:rPr>
                <w:rFonts w:ascii="Times New Roman" w:hAnsi="Times New Roman"/>
                <w:sz w:val="24"/>
                <w:szCs w:val="24"/>
              </w:rPr>
              <w:t xml:space="preserve">Докладчик: </w:t>
            </w:r>
            <w:r>
              <w:rPr>
                <w:rFonts w:ascii="Times New Roman" w:hAnsi="Times New Roman"/>
                <w:sz w:val="24"/>
                <w:szCs w:val="24"/>
              </w:rPr>
              <w:t>Трифонова И.С</w:t>
            </w:r>
            <w:r w:rsidRPr="00843E05">
              <w:rPr>
                <w:rFonts w:ascii="Times New Roman" w:hAnsi="Times New Roman"/>
                <w:sz w:val="24"/>
                <w:szCs w:val="24"/>
              </w:rPr>
              <w:t>., специалист администрации</w:t>
            </w:r>
          </w:p>
        </w:tc>
      </w:tr>
      <w:tr w:rsidR="004D7781" w:rsidRPr="00843E05" w:rsidTr="00EB4A14">
        <w:trPr>
          <w:trHeight w:val="20"/>
        </w:trPr>
        <w:tc>
          <w:tcPr>
            <w:tcW w:w="489" w:type="dxa"/>
          </w:tcPr>
          <w:p w:rsidR="004D7781" w:rsidRPr="00400AE8" w:rsidRDefault="004D7781" w:rsidP="00D20BA7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0AE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4D7781" w:rsidRDefault="004D7781" w:rsidP="00D20BA7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назначении публичных слушаний по принятию Устава Октябрьского сельсовета Краснозерского района Новосибирской области</w:t>
            </w:r>
          </w:p>
          <w:p w:rsidR="004D7781" w:rsidRPr="00400AE8" w:rsidRDefault="004D7781" w:rsidP="00D20BA7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Докладчик: Трифонова И.С</w:t>
            </w:r>
            <w:r w:rsidRPr="00843E05">
              <w:rPr>
                <w:rFonts w:ascii="Times New Roman" w:hAnsi="Times New Roman"/>
                <w:sz w:val="24"/>
                <w:szCs w:val="24"/>
              </w:rPr>
              <w:t>., специалист администрации</w:t>
            </w:r>
          </w:p>
        </w:tc>
      </w:tr>
    </w:tbl>
    <w:p w:rsidR="004D7781" w:rsidRDefault="004D7781" w:rsidP="006907BC">
      <w:pPr>
        <w:pStyle w:val="BodyTextIndent"/>
        <w:ind w:left="0"/>
        <w:jc w:val="center"/>
        <w:rPr>
          <w:szCs w:val="24"/>
        </w:rPr>
      </w:pPr>
    </w:p>
    <w:p w:rsidR="004D7781" w:rsidRPr="00400AE8" w:rsidRDefault="004D7781" w:rsidP="006907BC">
      <w:pPr>
        <w:pStyle w:val="BodyTextIndent"/>
        <w:ind w:left="0"/>
        <w:jc w:val="center"/>
        <w:rPr>
          <w:szCs w:val="24"/>
        </w:rPr>
      </w:pPr>
      <w:r w:rsidRPr="00400AE8">
        <w:rPr>
          <w:szCs w:val="24"/>
        </w:rPr>
        <w:t xml:space="preserve">РЕГЛАМЕНТ РАБОТЫ </w:t>
      </w:r>
    </w:p>
    <w:p w:rsidR="004D7781" w:rsidRPr="00400AE8" w:rsidRDefault="004D7781" w:rsidP="00D20BA7">
      <w:pPr>
        <w:pStyle w:val="BodyTextIndent"/>
        <w:ind w:left="0"/>
        <w:jc w:val="center"/>
        <w:rPr>
          <w:szCs w:val="24"/>
        </w:rPr>
      </w:pPr>
      <w:r w:rsidRPr="00400AE8">
        <w:rPr>
          <w:szCs w:val="24"/>
        </w:rPr>
        <w:t xml:space="preserve">внеочередной </w:t>
      </w:r>
      <w:r>
        <w:rPr>
          <w:szCs w:val="24"/>
        </w:rPr>
        <w:t>тридцать четвертой</w:t>
      </w:r>
      <w:r w:rsidRPr="00400AE8">
        <w:rPr>
          <w:szCs w:val="24"/>
        </w:rPr>
        <w:t xml:space="preserve"> сессии Совета депутатов</w:t>
      </w:r>
    </w:p>
    <w:p w:rsidR="004D7781" w:rsidRPr="00400AE8" w:rsidRDefault="004D7781" w:rsidP="006907BC">
      <w:pPr>
        <w:pStyle w:val="BodyTextIndent"/>
        <w:ind w:left="0"/>
        <w:jc w:val="center"/>
        <w:rPr>
          <w:szCs w:val="24"/>
        </w:rPr>
      </w:pPr>
      <w:r w:rsidRPr="00400AE8">
        <w:rPr>
          <w:szCs w:val="24"/>
        </w:rPr>
        <w:t xml:space="preserve">Октябрьского сельсовета </w:t>
      </w:r>
    </w:p>
    <w:p w:rsidR="004D7781" w:rsidRPr="00400AE8" w:rsidRDefault="004D7781" w:rsidP="006907BC">
      <w:pPr>
        <w:pStyle w:val="BodyTextIndent"/>
        <w:ind w:left="0"/>
        <w:jc w:val="center"/>
        <w:rPr>
          <w:szCs w:val="24"/>
        </w:rPr>
      </w:pPr>
      <w:r>
        <w:rPr>
          <w:szCs w:val="24"/>
        </w:rPr>
        <w:t>13.</w:t>
      </w:r>
      <w:r w:rsidRPr="00400AE8">
        <w:rPr>
          <w:szCs w:val="24"/>
        </w:rPr>
        <w:t>1</w:t>
      </w:r>
      <w:r>
        <w:rPr>
          <w:szCs w:val="24"/>
        </w:rPr>
        <w:t xml:space="preserve">0.2017 </w:t>
      </w:r>
      <w:r w:rsidRPr="00400AE8">
        <w:rPr>
          <w:szCs w:val="24"/>
        </w:rPr>
        <w:t>года</w:t>
      </w:r>
    </w:p>
    <w:p w:rsidR="004D7781" w:rsidRPr="00400AE8" w:rsidRDefault="004D7781" w:rsidP="006907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sz w:val="24"/>
          <w:szCs w:val="24"/>
        </w:rPr>
        <w:t xml:space="preserve">По первому вопросу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10</w:t>
      </w:r>
      <w:r w:rsidRPr="00400AE8">
        <w:rPr>
          <w:rFonts w:ascii="Times New Roman" w:hAnsi="Times New Roman"/>
          <w:sz w:val="24"/>
          <w:szCs w:val="24"/>
        </w:rPr>
        <w:t xml:space="preserve"> мин.</w:t>
      </w:r>
    </w:p>
    <w:p w:rsidR="004D7781" w:rsidRPr="00400AE8" w:rsidRDefault="004D7781" w:rsidP="006907BC">
      <w:pPr>
        <w:tabs>
          <w:tab w:val="left" w:pos="59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sz w:val="24"/>
          <w:szCs w:val="24"/>
        </w:rPr>
        <w:t xml:space="preserve">По второму вопросу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5 </w:t>
      </w:r>
      <w:r w:rsidRPr="00400AE8">
        <w:rPr>
          <w:rFonts w:ascii="Times New Roman" w:hAnsi="Times New Roman"/>
          <w:sz w:val="24"/>
          <w:szCs w:val="24"/>
        </w:rPr>
        <w:t>мин.</w:t>
      </w:r>
    </w:p>
    <w:p w:rsidR="004D7781" w:rsidRPr="00400AE8" w:rsidRDefault="004D7781" w:rsidP="006907BC">
      <w:pPr>
        <w:tabs>
          <w:tab w:val="left" w:pos="592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sz w:val="24"/>
          <w:szCs w:val="24"/>
        </w:rPr>
        <w:t>По третьему вопросу                                                5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0AE8">
        <w:rPr>
          <w:rFonts w:ascii="Times New Roman" w:hAnsi="Times New Roman"/>
          <w:sz w:val="24"/>
          <w:szCs w:val="24"/>
        </w:rPr>
        <w:t>мин.</w:t>
      </w:r>
    </w:p>
    <w:p w:rsidR="004D7781" w:rsidRPr="00400AE8" w:rsidRDefault="004D7781" w:rsidP="006907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sz w:val="24"/>
          <w:szCs w:val="24"/>
        </w:rPr>
        <w:t xml:space="preserve">Выступления                                                             10 мин.  </w:t>
      </w:r>
    </w:p>
    <w:p w:rsidR="004D7781" w:rsidRPr="00400AE8" w:rsidRDefault="004D7781" w:rsidP="006907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sz w:val="24"/>
          <w:szCs w:val="24"/>
        </w:rPr>
        <w:t>Справки                                                                      5 мин</w:t>
      </w:r>
    </w:p>
    <w:p w:rsidR="004D7781" w:rsidRDefault="004D7781" w:rsidP="006907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7781" w:rsidRPr="00400AE8" w:rsidRDefault="004D7781" w:rsidP="006907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sz w:val="24"/>
          <w:szCs w:val="24"/>
        </w:rPr>
        <w:t>ПОРЯДОК РАБОТЫ В ДЕНЬ СЕССИИ</w:t>
      </w:r>
    </w:p>
    <w:p w:rsidR="004D7781" w:rsidRPr="00400AE8" w:rsidRDefault="004D7781" w:rsidP="006907BC">
      <w:pPr>
        <w:tabs>
          <w:tab w:val="left" w:pos="3735"/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13.</w:t>
      </w:r>
      <w:r w:rsidRPr="00400AE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0.2017 </w:t>
      </w:r>
      <w:r w:rsidRPr="00400AE8">
        <w:rPr>
          <w:rFonts w:ascii="Times New Roman" w:hAnsi="Times New Roman"/>
          <w:sz w:val="24"/>
          <w:szCs w:val="24"/>
        </w:rPr>
        <w:t>года</w:t>
      </w:r>
    </w:p>
    <w:p w:rsidR="004D7781" w:rsidRPr="00400AE8" w:rsidRDefault="004D7781" w:rsidP="006907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sz w:val="24"/>
          <w:szCs w:val="24"/>
        </w:rPr>
        <w:t>14.00 -15.00              Работа постоянных комиссий</w:t>
      </w:r>
    </w:p>
    <w:p w:rsidR="004D7781" w:rsidRPr="00400AE8" w:rsidRDefault="004D7781" w:rsidP="006907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15.00</w:t>
      </w:r>
      <w:r w:rsidRPr="00400AE8">
        <w:rPr>
          <w:rFonts w:ascii="Times New Roman" w:hAnsi="Times New Roman"/>
          <w:b/>
          <w:sz w:val="24"/>
          <w:szCs w:val="24"/>
        </w:rPr>
        <w:t xml:space="preserve"> 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00AE8">
        <w:rPr>
          <w:rFonts w:ascii="Times New Roman" w:hAnsi="Times New Roman"/>
          <w:b/>
          <w:sz w:val="24"/>
          <w:szCs w:val="24"/>
        </w:rPr>
        <w:t>16.00 час.</w:t>
      </w:r>
      <w:r>
        <w:rPr>
          <w:rFonts w:ascii="Times New Roman" w:hAnsi="Times New Roman"/>
          <w:sz w:val="24"/>
          <w:szCs w:val="24"/>
        </w:rPr>
        <w:t xml:space="preserve">     Р</w:t>
      </w:r>
      <w:r w:rsidRPr="00400AE8">
        <w:rPr>
          <w:rFonts w:ascii="Times New Roman" w:hAnsi="Times New Roman"/>
          <w:sz w:val="24"/>
          <w:szCs w:val="24"/>
        </w:rPr>
        <w:t xml:space="preserve">абота сессии </w:t>
      </w:r>
    </w:p>
    <w:p w:rsidR="004D7781" w:rsidRPr="00400AE8" w:rsidRDefault="004D7781" w:rsidP="006907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sz w:val="24"/>
          <w:szCs w:val="24"/>
        </w:rPr>
        <w:t>Заседания комиссий проходят в кабинете Главы Октябрьского сельсовета.</w:t>
      </w:r>
    </w:p>
    <w:p w:rsidR="004D7781" w:rsidRPr="00400AE8" w:rsidRDefault="004D7781" w:rsidP="006907BC">
      <w:pPr>
        <w:pStyle w:val="BodyText"/>
        <w:jc w:val="left"/>
        <w:rPr>
          <w:szCs w:val="24"/>
        </w:rPr>
      </w:pPr>
      <w:r w:rsidRPr="00400AE8">
        <w:rPr>
          <w:szCs w:val="24"/>
        </w:rPr>
        <w:t>Комиссия по  вопросам местного самоуправления и по социальному развитию  (председатель Гордеева Т.Д..)</w:t>
      </w:r>
    </w:p>
    <w:p w:rsidR="004D7781" w:rsidRPr="00400AE8" w:rsidRDefault="004D7781" w:rsidP="006907BC">
      <w:pPr>
        <w:pStyle w:val="BodyText"/>
        <w:jc w:val="left"/>
        <w:rPr>
          <w:szCs w:val="24"/>
        </w:rPr>
      </w:pPr>
      <w:r w:rsidRPr="00400AE8">
        <w:rPr>
          <w:szCs w:val="24"/>
        </w:rPr>
        <w:t>Комиссия по бюджетной, налоговой и финансово-кредитной политики и муниципальной собственности (председатель Бабаева Н.Г.)</w:t>
      </w:r>
    </w:p>
    <w:p w:rsidR="004D7781" w:rsidRPr="00400AE8" w:rsidRDefault="004D7781" w:rsidP="00D765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0AE8">
        <w:rPr>
          <w:rFonts w:ascii="Times New Roman" w:hAnsi="Times New Roman"/>
          <w:b/>
          <w:sz w:val="24"/>
          <w:szCs w:val="24"/>
        </w:rPr>
        <w:t>Список</w:t>
      </w:r>
    </w:p>
    <w:p w:rsidR="004D7781" w:rsidRPr="00400AE8" w:rsidRDefault="004D7781" w:rsidP="00D765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0AE8">
        <w:rPr>
          <w:rFonts w:ascii="Times New Roman" w:hAnsi="Times New Roman"/>
          <w:b/>
          <w:sz w:val="24"/>
          <w:szCs w:val="24"/>
        </w:rPr>
        <w:t>депутатов Совета депутатов Октябрьского сельсовета</w:t>
      </w:r>
    </w:p>
    <w:p w:rsidR="004D7781" w:rsidRPr="00400AE8" w:rsidRDefault="004D7781" w:rsidP="00D765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0AE8">
        <w:rPr>
          <w:rFonts w:ascii="Times New Roman" w:hAnsi="Times New Roman"/>
          <w:b/>
          <w:sz w:val="24"/>
          <w:szCs w:val="24"/>
        </w:rPr>
        <w:t>пятого созыва</w:t>
      </w:r>
    </w:p>
    <w:tbl>
      <w:tblPr>
        <w:tblW w:w="0" w:type="auto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5"/>
        <w:gridCol w:w="5503"/>
        <w:gridCol w:w="3119"/>
      </w:tblGrid>
      <w:tr w:rsidR="004D7781" w:rsidRPr="00843E05" w:rsidTr="008F68FB">
        <w:tc>
          <w:tcPr>
            <w:tcW w:w="915" w:type="dxa"/>
          </w:tcPr>
          <w:p w:rsidR="004D7781" w:rsidRPr="00843E05" w:rsidRDefault="004D7781" w:rsidP="008F68F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№ п.п.</w:t>
            </w:r>
          </w:p>
        </w:tc>
        <w:tc>
          <w:tcPr>
            <w:tcW w:w="5503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119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Присутствующие на сессии</w:t>
            </w:r>
          </w:p>
        </w:tc>
      </w:tr>
      <w:tr w:rsidR="004D7781" w:rsidRPr="00843E05" w:rsidTr="008F68FB">
        <w:tc>
          <w:tcPr>
            <w:tcW w:w="915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03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Бабаева Неля Григорьевна</w:t>
            </w:r>
          </w:p>
        </w:tc>
        <w:tc>
          <w:tcPr>
            <w:tcW w:w="3119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4D7781" w:rsidRPr="00843E05" w:rsidTr="008F68FB">
        <w:tc>
          <w:tcPr>
            <w:tcW w:w="915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03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Балыкина Тамара Леонидовна</w:t>
            </w:r>
          </w:p>
        </w:tc>
        <w:tc>
          <w:tcPr>
            <w:tcW w:w="3119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4D7781" w:rsidRPr="00843E05" w:rsidTr="008F68FB">
        <w:tc>
          <w:tcPr>
            <w:tcW w:w="915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03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Белаш Елена Владимировна</w:t>
            </w:r>
          </w:p>
        </w:tc>
        <w:tc>
          <w:tcPr>
            <w:tcW w:w="3119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4D7781" w:rsidRPr="00843E05" w:rsidTr="008F68FB">
        <w:tc>
          <w:tcPr>
            <w:tcW w:w="915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03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Бессмертный Сергей Петрович</w:t>
            </w:r>
          </w:p>
        </w:tc>
        <w:tc>
          <w:tcPr>
            <w:tcW w:w="3119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4D7781" w:rsidRPr="00843E05" w:rsidTr="008F68FB">
        <w:tc>
          <w:tcPr>
            <w:tcW w:w="915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03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Воронин Иван Федорович</w:t>
            </w:r>
          </w:p>
        </w:tc>
        <w:tc>
          <w:tcPr>
            <w:tcW w:w="3119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4D7781" w:rsidRPr="00843E05" w:rsidTr="008F68FB">
        <w:tc>
          <w:tcPr>
            <w:tcW w:w="915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03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Гордеева Татьяна Дмитриевна</w:t>
            </w:r>
          </w:p>
        </w:tc>
        <w:tc>
          <w:tcPr>
            <w:tcW w:w="3119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4D7781" w:rsidRPr="00843E05" w:rsidTr="008F68FB">
        <w:tc>
          <w:tcPr>
            <w:tcW w:w="915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03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Губин Алексей Петрович</w:t>
            </w:r>
          </w:p>
        </w:tc>
        <w:tc>
          <w:tcPr>
            <w:tcW w:w="3119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4D7781" w:rsidRPr="00843E05" w:rsidTr="008F68FB">
        <w:tc>
          <w:tcPr>
            <w:tcW w:w="915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03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Губина Роза Михайловна</w:t>
            </w:r>
          </w:p>
        </w:tc>
        <w:tc>
          <w:tcPr>
            <w:tcW w:w="3119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уехала в город</w:t>
            </w:r>
          </w:p>
        </w:tc>
      </w:tr>
      <w:tr w:rsidR="004D7781" w:rsidRPr="00843E05" w:rsidTr="008F68FB">
        <w:tc>
          <w:tcPr>
            <w:tcW w:w="915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03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Лошаков Владимир Захарович</w:t>
            </w:r>
          </w:p>
        </w:tc>
        <w:tc>
          <w:tcPr>
            <w:tcW w:w="3119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4D7781" w:rsidRPr="00843E05" w:rsidTr="008F68FB">
        <w:tc>
          <w:tcPr>
            <w:tcW w:w="915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03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Ляшенко Вера Ивановна</w:t>
            </w:r>
          </w:p>
        </w:tc>
        <w:tc>
          <w:tcPr>
            <w:tcW w:w="3119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4D7781" w:rsidRPr="00843E05" w:rsidTr="008F68FB">
        <w:tc>
          <w:tcPr>
            <w:tcW w:w="915" w:type="dxa"/>
          </w:tcPr>
          <w:p w:rsidR="004D7781" w:rsidRPr="00843E05" w:rsidRDefault="004D7781" w:rsidP="008F68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03" w:type="dxa"/>
          </w:tcPr>
          <w:p w:rsidR="004D7781" w:rsidRPr="00843E05" w:rsidRDefault="004D7781" w:rsidP="008F68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Пастушенко Валерий Геннадьевич</w:t>
            </w:r>
          </w:p>
        </w:tc>
        <w:tc>
          <w:tcPr>
            <w:tcW w:w="3119" w:type="dxa"/>
          </w:tcPr>
          <w:p w:rsidR="004D7781" w:rsidRPr="00843E05" w:rsidRDefault="004D7781" w:rsidP="008F68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4D7781" w:rsidRPr="00843E05" w:rsidTr="008F68FB">
        <w:tc>
          <w:tcPr>
            <w:tcW w:w="915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03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Тоболова Светлана Анатольевна</w:t>
            </w:r>
          </w:p>
        </w:tc>
        <w:tc>
          <w:tcPr>
            <w:tcW w:w="3119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4D7781" w:rsidRPr="00843E05" w:rsidTr="008F68FB">
        <w:tc>
          <w:tcPr>
            <w:tcW w:w="915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03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Цветкова Наталья Федоровна</w:t>
            </w:r>
          </w:p>
        </w:tc>
        <w:tc>
          <w:tcPr>
            <w:tcW w:w="3119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4D7781" w:rsidRPr="00843E05" w:rsidTr="008F68FB">
        <w:tc>
          <w:tcPr>
            <w:tcW w:w="915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503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Щербакова Оксана Гавриловна</w:t>
            </w:r>
          </w:p>
        </w:tc>
        <w:tc>
          <w:tcPr>
            <w:tcW w:w="3119" w:type="dxa"/>
          </w:tcPr>
          <w:p w:rsidR="004D7781" w:rsidRPr="00843E05" w:rsidRDefault="004D7781" w:rsidP="008F68FB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3E05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4D7781" w:rsidRPr="00400AE8" w:rsidRDefault="004D7781" w:rsidP="006907BC">
      <w:pPr>
        <w:pStyle w:val="Heading8"/>
        <w:spacing w:after="0"/>
      </w:pPr>
      <w:r>
        <w:t xml:space="preserve">                </w:t>
      </w:r>
      <w:r w:rsidRPr="00400AE8">
        <w:t>ПРИГЛАШЕННЫЕ НА СЕССИЮ СОВЕТА ДЕПУТАТОВ</w:t>
      </w:r>
    </w:p>
    <w:p w:rsidR="004D7781" w:rsidRPr="00400AE8" w:rsidRDefault="004D7781" w:rsidP="006907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sz w:val="24"/>
          <w:szCs w:val="24"/>
        </w:rPr>
        <w:t>1. Юданов Александр Борисович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0AE8">
        <w:rPr>
          <w:rFonts w:ascii="Times New Roman" w:hAnsi="Times New Roman"/>
          <w:sz w:val="24"/>
          <w:szCs w:val="24"/>
        </w:rPr>
        <w:t>- глава Октябрьского сельсовета</w:t>
      </w:r>
    </w:p>
    <w:p w:rsidR="004D7781" w:rsidRPr="00400AE8" w:rsidRDefault="004D7781" w:rsidP="006907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Трифонова И.С. - </w:t>
      </w:r>
      <w:r w:rsidRPr="00400AE8">
        <w:rPr>
          <w:rFonts w:ascii="Times New Roman" w:hAnsi="Times New Roman"/>
          <w:sz w:val="24"/>
          <w:szCs w:val="24"/>
        </w:rPr>
        <w:t xml:space="preserve"> специалист администрации</w:t>
      </w:r>
    </w:p>
    <w:p w:rsidR="004D7781" w:rsidRPr="00400AE8" w:rsidRDefault="004D7781" w:rsidP="006907B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sz w:val="24"/>
          <w:szCs w:val="24"/>
        </w:rPr>
        <w:t>Утверждена повестка дня.</w:t>
      </w:r>
    </w:p>
    <w:p w:rsidR="004D7781" w:rsidRPr="00400AE8" w:rsidRDefault="004D7781" w:rsidP="006907BC">
      <w:pPr>
        <w:pStyle w:val="BodyText"/>
        <w:rPr>
          <w:szCs w:val="24"/>
        </w:rPr>
      </w:pPr>
      <w:r w:rsidRPr="00400AE8">
        <w:rPr>
          <w:szCs w:val="24"/>
        </w:rPr>
        <w:t>Утвержден регламент работы.</w:t>
      </w:r>
    </w:p>
    <w:p w:rsidR="004D7781" w:rsidRPr="00950A28" w:rsidRDefault="004D7781" w:rsidP="00950A28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950A28">
        <w:rPr>
          <w:rFonts w:ascii="Times New Roman" w:hAnsi="Times New Roman"/>
          <w:b/>
          <w:sz w:val="24"/>
          <w:szCs w:val="24"/>
        </w:rPr>
        <w:t>СЛУШАЛИ: 1.</w:t>
      </w:r>
      <w:r w:rsidRPr="00950A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А.Б.Юданов</w:t>
      </w:r>
      <w:r w:rsidRPr="00950A28">
        <w:rPr>
          <w:rFonts w:ascii="Times New Roman" w:hAnsi="Times New Roman"/>
          <w:sz w:val="24"/>
          <w:szCs w:val="24"/>
        </w:rPr>
        <w:t xml:space="preserve"> сообщил, что руководствуясь Бюджетным кодексом Российской Федерации, Федеральным законом от 06.10.2003 г. №131-ФЗ «Об общих принципах организации местного самоуправления в Российской Федерации», Приказом МФ РФ от 01.07.2013 г. № 65н «Об утверждении Указаний о порядке применения бюджетной классификации Российской Федерации», Законом Новосибирской области «Об областном бюджете Новосибирской области на 2017 год и плановый период 2018 и 2019 годов» от 28.12.2016 № 128-ОЗ, Совету депутатов Октябрьского сельсовета Краснозерского района Новосибирской области </w:t>
      </w:r>
    </w:p>
    <w:p w:rsidR="004D7781" w:rsidRPr="00950A28" w:rsidRDefault="004D7781" w:rsidP="00950A28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950A28">
        <w:rPr>
          <w:rFonts w:ascii="Times New Roman" w:hAnsi="Times New Roman"/>
          <w:sz w:val="24"/>
          <w:szCs w:val="24"/>
        </w:rPr>
        <w:t>необходимо:</w:t>
      </w:r>
    </w:p>
    <w:p w:rsidR="004D7781" w:rsidRPr="00950A28" w:rsidRDefault="004D7781" w:rsidP="00EB4A14">
      <w:pPr>
        <w:suppressAutoHyphens/>
        <w:spacing w:after="0"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  <w:r w:rsidRPr="00950A28">
        <w:rPr>
          <w:rFonts w:ascii="Times New Roman" w:hAnsi="Times New Roman"/>
          <w:sz w:val="24"/>
          <w:szCs w:val="24"/>
        </w:rPr>
        <w:t>Внести в Решение №174 сорок девят</w:t>
      </w:r>
      <w:r>
        <w:rPr>
          <w:rFonts w:ascii="Times New Roman" w:hAnsi="Times New Roman"/>
          <w:sz w:val="24"/>
          <w:szCs w:val="24"/>
        </w:rPr>
        <w:t>надцат</w:t>
      </w:r>
      <w:r w:rsidRPr="00950A28">
        <w:rPr>
          <w:rFonts w:ascii="Times New Roman" w:hAnsi="Times New Roman"/>
          <w:sz w:val="24"/>
          <w:szCs w:val="24"/>
        </w:rPr>
        <w:t>ой сессии Совета депутатов Октябрьского сельсовета Краснозерского ра</w:t>
      </w:r>
      <w:r>
        <w:rPr>
          <w:rFonts w:ascii="Times New Roman" w:hAnsi="Times New Roman"/>
          <w:sz w:val="24"/>
          <w:szCs w:val="24"/>
        </w:rPr>
        <w:t>йона Новосибирской области от 26.12.2016г.</w:t>
      </w:r>
      <w:r w:rsidRPr="00950A28">
        <w:rPr>
          <w:rFonts w:ascii="Times New Roman" w:hAnsi="Times New Roman"/>
          <w:sz w:val="24"/>
          <w:szCs w:val="24"/>
        </w:rPr>
        <w:t xml:space="preserve"> «О бюджете Октябрьского сельсовета Краснозерского района Новосибирской области на 201</w:t>
      </w:r>
      <w:r>
        <w:rPr>
          <w:rFonts w:ascii="Times New Roman" w:hAnsi="Times New Roman"/>
          <w:sz w:val="24"/>
          <w:szCs w:val="24"/>
        </w:rPr>
        <w:t>7 год и плановый период 2018</w:t>
      </w:r>
      <w:r w:rsidRPr="00950A28">
        <w:rPr>
          <w:rFonts w:ascii="Times New Roman" w:hAnsi="Times New Roman"/>
          <w:sz w:val="24"/>
          <w:szCs w:val="24"/>
        </w:rPr>
        <w:t xml:space="preserve"> и 201</w:t>
      </w:r>
      <w:r>
        <w:rPr>
          <w:rFonts w:ascii="Times New Roman" w:hAnsi="Times New Roman"/>
          <w:sz w:val="24"/>
          <w:szCs w:val="24"/>
        </w:rPr>
        <w:t>9</w:t>
      </w:r>
      <w:r w:rsidRPr="00950A28">
        <w:rPr>
          <w:rFonts w:ascii="Times New Roman" w:hAnsi="Times New Roman"/>
          <w:sz w:val="24"/>
          <w:szCs w:val="24"/>
        </w:rPr>
        <w:t xml:space="preserve"> годов» следующие изменения:</w:t>
      </w:r>
    </w:p>
    <w:p w:rsidR="004D7781" w:rsidRPr="00950A28" w:rsidRDefault="004D7781" w:rsidP="00950A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A28">
        <w:rPr>
          <w:rFonts w:ascii="Times New Roman" w:hAnsi="Times New Roman"/>
          <w:sz w:val="24"/>
          <w:szCs w:val="24"/>
        </w:rPr>
        <w:t xml:space="preserve">   Пункт 1.1 изложить в следующей редакции:</w:t>
      </w:r>
    </w:p>
    <w:p w:rsidR="004D7781" w:rsidRPr="00EB4A14" w:rsidRDefault="004D7781" w:rsidP="00EB4A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4A14">
        <w:rPr>
          <w:rFonts w:ascii="Times New Roman" w:hAnsi="Times New Roman"/>
          <w:sz w:val="24"/>
          <w:szCs w:val="24"/>
        </w:rPr>
        <w:t xml:space="preserve">  1.1  Пункт 1.1 изложить в следующей редакции:</w:t>
      </w:r>
    </w:p>
    <w:p w:rsidR="004D7781" w:rsidRPr="00EB4A14" w:rsidRDefault="004D7781" w:rsidP="00EB4A14">
      <w:pPr>
        <w:spacing w:after="0" w:line="240" w:lineRule="auto"/>
        <w:ind w:firstLine="284"/>
        <w:jc w:val="both"/>
        <w:rPr>
          <w:rFonts w:ascii="Times New Roman" w:hAnsi="Times New Roman"/>
          <w:spacing w:val="-4"/>
          <w:sz w:val="24"/>
          <w:szCs w:val="24"/>
        </w:rPr>
      </w:pPr>
      <w:r w:rsidRPr="00EB4A14">
        <w:rPr>
          <w:rFonts w:ascii="Times New Roman" w:hAnsi="Times New Roman"/>
          <w:spacing w:val="-4"/>
          <w:sz w:val="24"/>
          <w:szCs w:val="24"/>
        </w:rPr>
        <w:t xml:space="preserve">«Утвердить основные характеристики бюджета Октябрьского сельсовета Краснозерского района Новосибирской области (далее - местный бюджет) на 2017 год: </w:t>
      </w:r>
    </w:p>
    <w:p w:rsidR="004D7781" w:rsidRPr="00EB4A14" w:rsidRDefault="004D7781" w:rsidP="00EB4A1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B4A14">
        <w:rPr>
          <w:rFonts w:ascii="Times New Roman" w:hAnsi="Times New Roman"/>
          <w:sz w:val="24"/>
          <w:szCs w:val="24"/>
        </w:rPr>
        <w:t>1) Общий объем доходов местного бюджета в сумме 10109,2 тыс. руб., приложение 3 таблица 1;</w:t>
      </w:r>
    </w:p>
    <w:p w:rsidR="004D7781" w:rsidRPr="00EB4A14" w:rsidRDefault="004D7781" w:rsidP="00EB4A1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B4A14">
        <w:rPr>
          <w:rFonts w:ascii="Times New Roman" w:hAnsi="Times New Roman"/>
          <w:sz w:val="24"/>
          <w:szCs w:val="24"/>
        </w:rPr>
        <w:t>Расходы превышают над доходами на 1058,1 тыс.руб.</w:t>
      </w:r>
    </w:p>
    <w:p w:rsidR="004D7781" w:rsidRPr="00EB4A14" w:rsidRDefault="004D7781" w:rsidP="00EB4A1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B4A14">
        <w:rPr>
          <w:rFonts w:ascii="Times New Roman" w:hAnsi="Times New Roman"/>
          <w:sz w:val="24"/>
          <w:szCs w:val="24"/>
        </w:rPr>
        <w:t>2)  Ведомственная структура расходов местного бюджета в сумме 11167,3 тыс. руб., приложение 7 таблица 1  изложить в прилагаемой редакции.</w:t>
      </w:r>
    </w:p>
    <w:p w:rsidR="004D7781" w:rsidRPr="00950A28" w:rsidRDefault="004D7781" w:rsidP="00950A28">
      <w:pPr>
        <w:spacing w:after="0" w:line="240" w:lineRule="auto"/>
        <w:ind w:left="-900" w:firstLine="900"/>
        <w:jc w:val="both"/>
        <w:rPr>
          <w:rFonts w:ascii="Times New Roman" w:hAnsi="Times New Roman"/>
          <w:sz w:val="24"/>
          <w:szCs w:val="24"/>
        </w:rPr>
      </w:pPr>
      <w:r w:rsidRPr="00950A28">
        <w:rPr>
          <w:rFonts w:ascii="Times New Roman" w:hAnsi="Times New Roman"/>
          <w:sz w:val="24"/>
          <w:szCs w:val="24"/>
        </w:rPr>
        <w:t>Предложила проект решения.</w:t>
      </w:r>
    </w:p>
    <w:p w:rsidR="004D7781" w:rsidRPr="00950A28" w:rsidRDefault="004D7781" w:rsidP="00950A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A28">
        <w:rPr>
          <w:rFonts w:ascii="Times New Roman" w:hAnsi="Times New Roman"/>
          <w:b/>
          <w:sz w:val="24"/>
          <w:szCs w:val="24"/>
        </w:rPr>
        <w:t>ВЫСТУПИЛИ</w:t>
      </w:r>
      <w:r w:rsidRPr="00950A28">
        <w:rPr>
          <w:rFonts w:ascii="Times New Roman" w:hAnsi="Times New Roman"/>
          <w:sz w:val="24"/>
          <w:szCs w:val="24"/>
        </w:rPr>
        <w:t>:  Щербакова О.Г.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0A28">
        <w:rPr>
          <w:rFonts w:ascii="Times New Roman" w:hAnsi="Times New Roman"/>
          <w:sz w:val="24"/>
          <w:szCs w:val="24"/>
        </w:rPr>
        <w:t xml:space="preserve">поддержала выступление </w:t>
      </w:r>
      <w:r>
        <w:rPr>
          <w:rFonts w:ascii="Times New Roman" w:hAnsi="Times New Roman"/>
          <w:sz w:val="24"/>
          <w:szCs w:val="24"/>
        </w:rPr>
        <w:t xml:space="preserve">главы сельсовета, предложила </w:t>
      </w:r>
      <w:r w:rsidRPr="00950A28">
        <w:rPr>
          <w:rFonts w:ascii="Times New Roman" w:hAnsi="Times New Roman"/>
          <w:sz w:val="24"/>
          <w:szCs w:val="24"/>
        </w:rPr>
        <w:t>принять проект решения.</w:t>
      </w:r>
    </w:p>
    <w:p w:rsidR="004D7781" w:rsidRPr="00950A28" w:rsidRDefault="004D7781" w:rsidP="00950A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0A28">
        <w:rPr>
          <w:rFonts w:ascii="Times New Roman" w:hAnsi="Times New Roman"/>
          <w:b/>
          <w:sz w:val="24"/>
          <w:szCs w:val="24"/>
        </w:rPr>
        <w:t>РЕШИЛИ:</w:t>
      </w:r>
    </w:p>
    <w:p w:rsidR="004D7781" w:rsidRPr="00950A28" w:rsidRDefault="004D7781" w:rsidP="00950A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A28">
        <w:rPr>
          <w:rFonts w:ascii="Times New Roman" w:hAnsi="Times New Roman"/>
          <w:sz w:val="24"/>
          <w:szCs w:val="24"/>
        </w:rPr>
        <w:t>Проект решения принять. Решение прилагается.</w:t>
      </w:r>
    </w:p>
    <w:p w:rsidR="004D7781" w:rsidRPr="00950A28" w:rsidRDefault="004D7781" w:rsidP="00950A28">
      <w:pPr>
        <w:pStyle w:val="BodyText"/>
        <w:rPr>
          <w:szCs w:val="24"/>
        </w:rPr>
      </w:pPr>
      <w:r w:rsidRPr="00950A28">
        <w:rPr>
          <w:szCs w:val="24"/>
        </w:rPr>
        <w:t>Итоги голосования следующие:</w:t>
      </w:r>
    </w:p>
    <w:p w:rsidR="004D7781" w:rsidRPr="00950A28" w:rsidRDefault="004D7781" w:rsidP="00950A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A28">
        <w:rPr>
          <w:rFonts w:ascii="Times New Roman" w:hAnsi="Times New Roman"/>
          <w:sz w:val="24"/>
          <w:szCs w:val="24"/>
        </w:rPr>
        <w:t>«за» проголосо</w:t>
      </w:r>
      <w:r>
        <w:rPr>
          <w:rFonts w:ascii="Times New Roman" w:hAnsi="Times New Roman"/>
          <w:sz w:val="24"/>
          <w:szCs w:val="24"/>
        </w:rPr>
        <w:t>вало------------------------- 13</w:t>
      </w:r>
      <w:r w:rsidRPr="00950A28">
        <w:rPr>
          <w:rFonts w:ascii="Times New Roman" w:hAnsi="Times New Roman"/>
          <w:sz w:val="24"/>
          <w:szCs w:val="24"/>
        </w:rPr>
        <w:t xml:space="preserve"> депутатов</w:t>
      </w:r>
    </w:p>
    <w:p w:rsidR="004D7781" w:rsidRPr="00950A28" w:rsidRDefault="004D7781" w:rsidP="00950A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A28">
        <w:rPr>
          <w:rFonts w:ascii="Times New Roman" w:hAnsi="Times New Roman"/>
          <w:sz w:val="24"/>
          <w:szCs w:val="24"/>
        </w:rPr>
        <w:t>«против»----------------------------------------ни одного</w:t>
      </w:r>
    </w:p>
    <w:p w:rsidR="004D7781" w:rsidRPr="00950A28" w:rsidRDefault="004D7781" w:rsidP="00950A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A28">
        <w:rPr>
          <w:rFonts w:ascii="Times New Roman" w:hAnsi="Times New Roman"/>
          <w:sz w:val="24"/>
          <w:szCs w:val="24"/>
        </w:rPr>
        <w:t>«воздержалось»-------------------------------ни одного</w:t>
      </w:r>
    </w:p>
    <w:p w:rsidR="004D7781" w:rsidRPr="00950A28" w:rsidRDefault="004D7781" w:rsidP="00950A28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4D7781" w:rsidRPr="00950A28" w:rsidRDefault="004D7781" w:rsidP="00D942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A28">
        <w:rPr>
          <w:rFonts w:ascii="Times New Roman" w:hAnsi="Times New Roman"/>
          <w:b/>
          <w:sz w:val="24"/>
          <w:szCs w:val="24"/>
        </w:rPr>
        <w:t>СЛУШАЛИ: 2.</w:t>
      </w:r>
      <w:r w:rsidRPr="00950A28">
        <w:rPr>
          <w:rFonts w:ascii="Times New Roman" w:hAnsi="Times New Roman"/>
          <w:sz w:val="24"/>
          <w:szCs w:val="24"/>
        </w:rPr>
        <w:t xml:space="preserve"> И.С.Трифонова сообщила, что связи с тем, что решение тридцатой сессии от 02.08.2017 г. №85 «О принятии Устава Октябрьского сельсовета Краснозёрского   района Новосибирской  области» было не доработано, Совету  депутатов  Октябрьского сельсовета необходимо отменить решение тридцатой сессии от 02.08.2017 г. №85 «О принятии Устава Октябрьск</w:t>
      </w:r>
      <w:r>
        <w:rPr>
          <w:rFonts w:ascii="Times New Roman" w:hAnsi="Times New Roman"/>
          <w:sz w:val="24"/>
          <w:szCs w:val="24"/>
        </w:rPr>
        <w:t>ого  сельсовета  Краснозёрского</w:t>
      </w:r>
      <w:r w:rsidRPr="00950A28">
        <w:rPr>
          <w:rFonts w:ascii="Times New Roman" w:hAnsi="Times New Roman"/>
          <w:sz w:val="24"/>
          <w:szCs w:val="24"/>
        </w:rPr>
        <w:t xml:space="preserve"> района Новосибирской </w:t>
      </w:r>
      <w:r>
        <w:rPr>
          <w:rFonts w:ascii="Times New Roman" w:hAnsi="Times New Roman"/>
          <w:sz w:val="24"/>
          <w:szCs w:val="24"/>
        </w:rPr>
        <w:t>области</w:t>
      </w:r>
      <w:r w:rsidRPr="00950A28">
        <w:rPr>
          <w:rFonts w:ascii="Times New Roman" w:hAnsi="Times New Roman"/>
          <w:sz w:val="24"/>
          <w:szCs w:val="24"/>
        </w:rPr>
        <w:t>.</w:t>
      </w:r>
    </w:p>
    <w:p w:rsidR="004D7781" w:rsidRPr="00950A28" w:rsidRDefault="004D7781" w:rsidP="00C108A4">
      <w:pPr>
        <w:spacing w:after="0" w:line="240" w:lineRule="auto"/>
        <w:ind w:firstLine="510"/>
        <w:jc w:val="both"/>
        <w:rPr>
          <w:rFonts w:ascii="Times New Roman" w:hAnsi="Times New Roman"/>
          <w:sz w:val="24"/>
          <w:szCs w:val="24"/>
        </w:rPr>
      </w:pPr>
      <w:r w:rsidRPr="00950A28">
        <w:rPr>
          <w:rFonts w:ascii="Times New Roman" w:hAnsi="Times New Roman"/>
          <w:sz w:val="24"/>
          <w:szCs w:val="24"/>
        </w:rPr>
        <w:t>Предложила проект решения.</w:t>
      </w:r>
    </w:p>
    <w:p w:rsidR="004D7781" w:rsidRPr="00950A28" w:rsidRDefault="004D7781" w:rsidP="00C108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A28">
        <w:rPr>
          <w:rFonts w:ascii="Times New Roman" w:hAnsi="Times New Roman"/>
          <w:b/>
          <w:sz w:val="24"/>
          <w:szCs w:val="24"/>
        </w:rPr>
        <w:t>ВЫСТУПИЛИ</w:t>
      </w:r>
      <w:r w:rsidRPr="00950A28">
        <w:rPr>
          <w:rFonts w:ascii="Times New Roman" w:hAnsi="Times New Roman"/>
          <w:sz w:val="24"/>
          <w:szCs w:val="24"/>
        </w:rPr>
        <w:t>: Пастушенко В.Г., поддержал выступление, предложил принять проект решения.</w:t>
      </w:r>
    </w:p>
    <w:p w:rsidR="004D7781" w:rsidRPr="00950A28" w:rsidRDefault="004D7781" w:rsidP="00C108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0A28">
        <w:rPr>
          <w:rFonts w:ascii="Times New Roman" w:hAnsi="Times New Roman"/>
          <w:b/>
          <w:sz w:val="24"/>
          <w:szCs w:val="24"/>
        </w:rPr>
        <w:t>РЕШИЛИ:</w:t>
      </w:r>
    </w:p>
    <w:p w:rsidR="004D7781" w:rsidRPr="00950A28" w:rsidRDefault="004D7781" w:rsidP="00C108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A28">
        <w:rPr>
          <w:rFonts w:ascii="Times New Roman" w:hAnsi="Times New Roman"/>
          <w:sz w:val="24"/>
          <w:szCs w:val="24"/>
        </w:rPr>
        <w:t>Проект решения принять. Решение прилагается.</w:t>
      </w:r>
    </w:p>
    <w:p w:rsidR="004D7781" w:rsidRPr="00950A28" w:rsidRDefault="004D7781" w:rsidP="00C108A4">
      <w:pPr>
        <w:pStyle w:val="2"/>
        <w:rPr>
          <w:szCs w:val="24"/>
        </w:rPr>
      </w:pPr>
      <w:r w:rsidRPr="00950A28">
        <w:rPr>
          <w:szCs w:val="24"/>
        </w:rPr>
        <w:t>Итоги голосования следующие:</w:t>
      </w:r>
    </w:p>
    <w:p w:rsidR="004D7781" w:rsidRPr="00950A28" w:rsidRDefault="004D7781" w:rsidP="00C108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A28">
        <w:rPr>
          <w:rFonts w:ascii="Times New Roman" w:hAnsi="Times New Roman"/>
          <w:sz w:val="24"/>
          <w:szCs w:val="24"/>
        </w:rPr>
        <w:t>«за» проголосовало------------------------- 13 депутатов</w:t>
      </w:r>
    </w:p>
    <w:p w:rsidR="004D7781" w:rsidRPr="00950A28" w:rsidRDefault="004D7781" w:rsidP="00C108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A28">
        <w:rPr>
          <w:rFonts w:ascii="Times New Roman" w:hAnsi="Times New Roman"/>
          <w:sz w:val="24"/>
          <w:szCs w:val="24"/>
        </w:rPr>
        <w:t>«против»----------------------------------------ни одного</w:t>
      </w:r>
    </w:p>
    <w:p w:rsidR="004D7781" w:rsidRPr="00400AE8" w:rsidRDefault="004D7781" w:rsidP="00C108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0A28">
        <w:rPr>
          <w:rFonts w:ascii="Times New Roman" w:hAnsi="Times New Roman"/>
          <w:sz w:val="24"/>
          <w:szCs w:val="24"/>
        </w:rPr>
        <w:t>«воздержалось»-------------------------------ни одного</w:t>
      </w:r>
    </w:p>
    <w:p w:rsidR="004D7781" w:rsidRPr="00950A28" w:rsidRDefault="004D7781" w:rsidP="00D07D24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4D7781" w:rsidRDefault="004D7781" w:rsidP="00D07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/>
          <w:b/>
          <w:sz w:val="24"/>
          <w:szCs w:val="24"/>
        </w:rPr>
        <w:t>3</w:t>
      </w:r>
      <w:r w:rsidRPr="00400AE8">
        <w:rPr>
          <w:rFonts w:ascii="Times New Roman" w:hAnsi="Times New Roman"/>
          <w:sz w:val="24"/>
          <w:szCs w:val="24"/>
        </w:rPr>
        <w:t xml:space="preserve"> </w:t>
      </w:r>
      <w:r w:rsidRPr="00400AE8">
        <w:rPr>
          <w:rFonts w:ascii="Times New Roman" w:hAnsi="Times New Roman"/>
          <w:b/>
          <w:sz w:val="24"/>
          <w:szCs w:val="24"/>
        </w:rPr>
        <w:t>.</w:t>
      </w:r>
      <w:r w:rsidRPr="00400A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И.С.Трифонова</w:t>
      </w:r>
      <w:r w:rsidRPr="00400AE8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ообщила, что</w:t>
      </w:r>
      <w:r w:rsidRPr="00400AE8">
        <w:rPr>
          <w:rFonts w:ascii="Times New Roman" w:hAnsi="Times New Roman"/>
          <w:sz w:val="24"/>
          <w:szCs w:val="24"/>
        </w:rPr>
        <w:t xml:space="preserve"> в целях приведения Устава Октябрьского сельсовета Краснозерского района Новосибирской области, в соответствие с действующим законодательством, руководствуясь ст. ст.  35, 44, 84 Федерального закона от 06.10.2003 года № 131-ФЗ «Об общих принципах организации местного самоуправления в Российской Федерации»  Совету депутатов Октябрьского сельсовета Краснозерского района Новосибирской области </w:t>
      </w:r>
      <w:r>
        <w:rPr>
          <w:rFonts w:ascii="Times New Roman" w:hAnsi="Times New Roman"/>
          <w:sz w:val="24"/>
          <w:szCs w:val="24"/>
        </w:rPr>
        <w:t xml:space="preserve">необходимо:                    </w:t>
      </w:r>
    </w:p>
    <w:p w:rsidR="004D7781" w:rsidRPr="00400AE8" w:rsidRDefault="004D7781" w:rsidP="00D07D2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</w:t>
      </w:r>
      <w:r w:rsidRPr="00400AE8">
        <w:rPr>
          <w:rFonts w:ascii="Times New Roman" w:hAnsi="Times New Roman"/>
          <w:sz w:val="24"/>
          <w:szCs w:val="24"/>
        </w:rPr>
        <w:t xml:space="preserve">азначить проведение публичных слушаний проекта  решения Совета  депутатов «О </w:t>
      </w:r>
      <w:r>
        <w:rPr>
          <w:rFonts w:ascii="Times New Roman" w:hAnsi="Times New Roman"/>
          <w:sz w:val="24"/>
          <w:szCs w:val="24"/>
        </w:rPr>
        <w:t>принятии</w:t>
      </w:r>
      <w:r w:rsidRPr="00400AE8">
        <w:rPr>
          <w:rFonts w:ascii="Times New Roman" w:hAnsi="Times New Roman"/>
          <w:sz w:val="24"/>
          <w:szCs w:val="24"/>
        </w:rPr>
        <w:t xml:space="preserve"> Устав</w:t>
      </w:r>
      <w:r>
        <w:rPr>
          <w:rFonts w:ascii="Times New Roman" w:hAnsi="Times New Roman"/>
          <w:sz w:val="24"/>
          <w:szCs w:val="24"/>
        </w:rPr>
        <w:t>а</w:t>
      </w:r>
      <w:r w:rsidRPr="00400AE8">
        <w:rPr>
          <w:rFonts w:ascii="Times New Roman" w:hAnsi="Times New Roman"/>
          <w:sz w:val="24"/>
          <w:szCs w:val="24"/>
        </w:rPr>
        <w:t xml:space="preserve"> Октябрьского  сельсовета  Краснозерского района  </w:t>
      </w:r>
      <w:r>
        <w:rPr>
          <w:rFonts w:ascii="Times New Roman" w:hAnsi="Times New Roman"/>
          <w:sz w:val="24"/>
          <w:szCs w:val="24"/>
        </w:rPr>
        <w:t>Новосибирской области»  на 27</w:t>
      </w:r>
      <w:r w:rsidRPr="00400A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октября </w:t>
      </w:r>
      <w:smartTag w:uri="urn:schemas-microsoft-com:office:smarttags" w:element="metricconverter">
        <w:smartTagPr>
          <w:attr w:name="ProductID" w:val="2017 г"/>
        </w:smartTagPr>
        <w:r>
          <w:rPr>
            <w:rFonts w:ascii="Times New Roman" w:hAnsi="Times New Roman"/>
            <w:sz w:val="24"/>
            <w:szCs w:val="24"/>
          </w:rPr>
          <w:t xml:space="preserve">2017 </w:t>
        </w:r>
        <w:r w:rsidRPr="00400AE8">
          <w:rPr>
            <w:rFonts w:ascii="Times New Roman" w:hAnsi="Times New Roman"/>
            <w:sz w:val="24"/>
            <w:szCs w:val="24"/>
          </w:rPr>
          <w:t>г</w:t>
        </w:r>
      </w:smartTag>
      <w:r w:rsidRPr="00400AE8">
        <w:rPr>
          <w:rFonts w:ascii="Times New Roman" w:hAnsi="Times New Roman"/>
          <w:sz w:val="24"/>
          <w:szCs w:val="24"/>
        </w:rPr>
        <w:t>. в 15 часов в зале заседаний админис</w:t>
      </w:r>
      <w:r>
        <w:rPr>
          <w:rFonts w:ascii="Times New Roman" w:hAnsi="Times New Roman"/>
          <w:sz w:val="24"/>
          <w:szCs w:val="24"/>
        </w:rPr>
        <w:t>трации Октябрьского сельсовета</w:t>
      </w:r>
      <w:r w:rsidRPr="00400AE8">
        <w:rPr>
          <w:rFonts w:ascii="Times New Roman" w:hAnsi="Times New Roman"/>
          <w:sz w:val="24"/>
          <w:szCs w:val="24"/>
        </w:rPr>
        <w:t xml:space="preserve"> по адресу: п. Октябрьский, ул. Советская, 25.</w:t>
      </w:r>
      <w:r w:rsidRPr="00400AE8">
        <w:rPr>
          <w:rFonts w:ascii="Times New Roman" w:hAnsi="Times New Roman"/>
          <w:vanish/>
          <w:sz w:val="24"/>
          <w:szCs w:val="24"/>
        </w:rPr>
        <w:t xml:space="preserve">ктябрьский, ул. </w:t>
      </w:r>
    </w:p>
    <w:p w:rsidR="004D7781" w:rsidRPr="00C55122" w:rsidRDefault="004D7781" w:rsidP="00C55122">
      <w:pPr>
        <w:numPr>
          <w:ilvl w:val="0"/>
          <w:numId w:val="3"/>
        </w:numPr>
        <w:tabs>
          <w:tab w:val="clear" w:pos="825"/>
        </w:tabs>
        <w:spacing w:after="0" w:line="240" w:lineRule="auto"/>
        <w:ind w:left="539"/>
        <w:jc w:val="both"/>
        <w:rPr>
          <w:rFonts w:ascii="Times New Roman" w:hAnsi="Times New Roman"/>
          <w:sz w:val="24"/>
          <w:szCs w:val="24"/>
        </w:rPr>
      </w:pPr>
      <w:r w:rsidRPr="00C55122">
        <w:rPr>
          <w:rFonts w:ascii="Times New Roman" w:hAnsi="Times New Roman"/>
          <w:sz w:val="24"/>
          <w:szCs w:val="24"/>
        </w:rPr>
        <w:t xml:space="preserve"> Организацию и проведение публичных слушаний возложить на на Главу Октябрьского сельсовета А.Б.Юданова.   </w:t>
      </w:r>
    </w:p>
    <w:p w:rsidR="004D7781" w:rsidRPr="00400AE8" w:rsidRDefault="004D7781" w:rsidP="00C108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sz w:val="24"/>
          <w:szCs w:val="24"/>
        </w:rPr>
        <w:t>Предложила проект решения.</w:t>
      </w:r>
    </w:p>
    <w:p w:rsidR="004D7781" w:rsidRPr="00400AE8" w:rsidRDefault="004D7781" w:rsidP="00AD5B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b/>
          <w:sz w:val="24"/>
          <w:szCs w:val="24"/>
        </w:rPr>
        <w:t>ВЫСТУПИЛИ</w:t>
      </w:r>
      <w:r w:rsidRPr="00400AE8">
        <w:rPr>
          <w:rFonts w:ascii="Times New Roman" w:hAnsi="Times New Roman"/>
          <w:sz w:val="24"/>
          <w:szCs w:val="24"/>
        </w:rPr>
        <w:t>: Бабаева Н.Г., поддержала выступление, предложила принять проект решения по публичным слушаниям.</w:t>
      </w:r>
    </w:p>
    <w:p w:rsidR="004D7781" w:rsidRPr="00400AE8" w:rsidRDefault="004D7781" w:rsidP="00AD5B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0AE8">
        <w:rPr>
          <w:rFonts w:ascii="Times New Roman" w:hAnsi="Times New Roman"/>
          <w:b/>
          <w:sz w:val="24"/>
          <w:szCs w:val="24"/>
        </w:rPr>
        <w:t>РЕШИЛИ:</w:t>
      </w:r>
    </w:p>
    <w:p w:rsidR="004D7781" w:rsidRPr="00400AE8" w:rsidRDefault="004D7781" w:rsidP="00AD5B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sz w:val="24"/>
          <w:szCs w:val="24"/>
        </w:rPr>
        <w:t>Проект решения принять. Решение прилагается.</w:t>
      </w:r>
    </w:p>
    <w:p w:rsidR="004D7781" w:rsidRPr="00400AE8" w:rsidRDefault="004D7781" w:rsidP="00AD5BBD">
      <w:pPr>
        <w:pStyle w:val="2"/>
        <w:rPr>
          <w:szCs w:val="24"/>
        </w:rPr>
      </w:pPr>
      <w:r w:rsidRPr="00400AE8">
        <w:rPr>
          <w:szCs w:val="24"/>
        </w:rPr>
        <w:t>Итоги голосования следующие:</w:t>
      </w:r>
    </w:p>
    <w:p w:rsidR="004D7781" w:rsidRPr="00400AE8" w:rsidRDefault="004D7781" w:rsidP="00AD5B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sz w:val="24"/>
          <w:szCs w:val="24"/>
        </w:rPr>
        <w:t>«за» проголосовало------------------------- 13 депутатов</w:t>
      </w:r>
    </w:p>
    <w:p w:rsidR="004D7781" w:rsidRPr="00400AE8" w:rsidRDefault="004D7781" w:rsidP="00AD5B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sz w:val="24"/>
          <w:szCs w:val="24"/>
        </w:rPr>
        <w:t>«против»----------------------------------------ни одного</w:t>
      </w:r>
    </w:p>
    <w:p w:rsidR="004D7781" w:rsidRPr="00400AE8" w:rsidRDefault="004D7781" w:rsidP="00AD5B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sz w:val="24"/>
          <w:szCs w:val="24"/>
        </w:rPr>
        <w:t>«воздержалось»-------------------------------ни одного</w:t>
      </w:r>
    </w:p>
    <w:p w:rsidR="004D7781" w:rsidRDefault="004D7781" w:rsidP="007B45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7781" w:rsidRDefault="004D7781" w:rsidP="007B45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7781" w:rsidRDefault="004D7781" w:rsidP="007B45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7781" w:rsidRPr="00400AE8" w:rsidRDefault="004D7781" w:rsidP="007B45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sz w:val="24"/>
          <w:szCs w:val="24"/>
        </w:rPr>
        <w:t xml:space="preserve">Председатель сессии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400AE8">
        <w:rPr>
          <w:rFonts w:ascii="Times New Roman" w:hAnsi="Times New Roman"/>
          <w:sz w:val="24"/>
          <w:szCs w:val="24"/>
        </w:rPr>
        <w:t xml:space="preserve">Цветкова Н.Ф. </w:t>
      </w:r>
    </w:p>
    <w:p w:rsidR="004D7781" w:rsidRDefault="004D7781" w:rsidP="007B451F">
      <w:pPr>
        <w:tabs>
          <w:tab w:val="left" w:pos="767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7781" w:rsidRPr="00400AE8" w:rsidRDefault="004D7781" w:rsidP="007B451F">
      <w:pPr>
        <w:tabs>
          <w:tab w:val="left" w:pos="767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00AE8">
        <w:rPr>
          <w:rFonts w:ascii="Times New Roman" w:hAnsi="Times New Roman"/>
          <w:sz w:val="24"/>
          <w:szCs w:val="24"/>
        </w:rPr>
        <w:t>Секретарь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  <w:r w:rsidRPr="00400AE8">
        <w:rPr>
          <w:rFonts w:ascii="Times New Roman" w:hAnsi="Times New Roman"/>
          <w:sz w:val="24"/>
          <w:szCs w:val="24"/>
        </w:rPr>
        <w:t>Белаш Е.В.</w:t>
      </w:r>
    </w:p>
    <w:p w:rsidR="004D7781" w:rsidRPr="00400AE8" w:rsidRDefault="004D7781" w:rsidP="00AD5B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4D7781" w:rsidRPr="00400AE8" w:rsidSect="00EB4A1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781" w:rsidRDefault="004D7781" w:rsidP="004551D5">
      <w:pPr>
        <w:spacing w:after="0" w:line="240" w:lineRule="auto"/>
      </w:pPr>
      <w:r>
        <w:separator/>
      </w:r>
    </w:p>
  </w:endnote>
  <w:endnote w:type="continuationSeparator" w:id="0">
    <w:p w:rsidR="004D7781" w:rsidRDefault="004D7781" w:rsidP="00455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781" w:rsidRDefault="004D7781" w:rsidP="004551D5">
      <w:pPr>
        <w:spacing w:after="0" w:line="240" w:lineRule="auto"/>
      </w:pPr>
      <w:r>
        <w:separator/>
      </w:r>
    </w:p>
  </w:footnote>
  <w:footnote w:type="continuationSeparator" w:id="0">
    <w:p w:rsidR="004D7781" w:rsidRDefault="004D7781" w:rsidP="004551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8593B"/>
    <w:multiLevelType w:val="hybridMultilevel"/>
    <w:tmpl w:val="AE187D22"/>
    <w:lvl w:ilvl="0" w:tplc="64C09760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34F7F0D"/>
    <w:multiLevelType w:val="hybridMultilevel"/>
    <w:tmpl w:val="0C06982E"/>
    <w:lvl w:ilvl="0" w:tplc="C2F84122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EA31A95"/>
    <w:multiLevelType w:val="hybridMultilevel"/>
    <w:tmpl w:val="EBB6450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07BC"/>
    <w:rsid w:val="00001BDE"/>
    <w:rsid w:val="0012561F"/>
    <w:rsid w:val="00127B8A"/>
    <w:rsid w:val="00211ACF"/>
    <w:rsid w:val="00220093"/>
    <w:rsid w:val="0028205F"/>
    <w:rsid w:val="00294AFB"/>
    <w:rsid w:val="00400AE8"/>
    <w:rsid w:val="00441576"/>
    <w:rsid w:val="004551D5"/>
    <w:rsid w:val="004B4EE8"/>
    <w:rsid w:val="004D7781"/>
    <w:rsid w:val="005E228D"/>
    <w:rsid w:val="006907BC"/>
    <w:rsid w:val="006D6755"/>
    <w:rsid w:val="00734D83"/>
    <w:rsid w:val="007B451F"/>
    <w:rsid w:val="007E25FC"/>
    <w:rsid w:val="00843E05"/>
    <w:rsid w:val="008F68FB"/>
    <w:rsid w:val="00950A28"/>
    <w:rsid w:val="009D652F"/>
    <w:rsid w:val="00A02959"/>
    <w:rsid w:val="00A46617"/>
    <w:rsid w:val="00AD5BBD"/>
    <w:rsid w:val="00B0236B"/>
    <w:rsid w:val="00B07615"/>
    <w:rsid w:val="00B36DF1"/>
    <w:rsid w:val="00B40D66"/>
    <w:rsid w:val="00BA1020"/>
    <w:rsid w:val="00C108A4"/>
    <w:rsid w:val="00C55122"/>
    <w:rsid w:val="00C5610A"/>
    <w:rsid w:val="00CC3B68"/>
    <w:rsid w:val="00D07D24"/>
    <w:rsid w:val="00D20BA7"/>
    <w:rsid w:val="00D7652C"/>
    <w:rsid w:val="00D94250"/>
    <w:rsid w:val="00EA1A50"/>
    <w:rsid w:val="00EB4A14"/>
    <w:rsid w:val="00ED1577"/>
    <w:rsid w:val="00F169ED"/>
    <w:rsid w:val="00FF4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6A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6907BC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907BC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907BC"/>
    <w:rPr>
      <w:rFonts w:ascii="Arial" w:hAnsi="Arial" w:cs="Arial"/>
      <w:b/>
      <w:bCs/>
      <w:kern w:val="32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907BC"/>
    <w:rPr>
      <w:rFonts w:ascii="Times New Roman" w:hAnsi="Times New Roman" w:cs="Times New Roman"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50A28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907BC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6907BC"/>
    <w:pPr>
      <w:spacing w:after="0" w:line="240" w:lineRule="auto"/>
      <w:ind w:left="284"/>
      <w:jc w:val="both"/>
    </w:pPr>
    <w:rPr>
      <w:rFonts w:ascii="Times New Roman" w:hAnsi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907BC"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455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51D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55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51D5"/>
    <w:rPr>
      <w:rFonts w:cs="Times New Roman"/>
    </w:rPr>
  </w:style>
  <w:style w:type="paragraph" w:customStyle="1" w:styleId="2">
    <w:name w:val="Основной текст2"/>
    <w:basedOn w:val="Normal"/>
    <w:uiPriority w:val="99"/>
    <w:rsid w:val="004551D5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customStyle="1" w:styleId="1">
    <w:name w:val="Основной текст1"/>
    <w:basedOn w:val="Normal"/>
    <w:uiPriority w:val="99"/>
    <w:rsid w:val="009D652F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ListParagraph">
    <w:name w:val="List Paragraph"/>
    <w:basedOn w:val="Normal"/>
    <w:uiPriority w:val="99"/>
    <w:qFormat/>
    <w:rsid w:val="00D942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4</Pages>
  <Words>1106</Words>
  <Characters>6305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ОКТЯБРЬСКОГО СЕЛЬСОВЕТА</dc:title>
  <dc:subject/>
  <dc:creator>User</dc:creator>
  <cp:keywords/>
  <dc:description/>
  <cp:lastModifiedBy>User</cp:lastModifiedBy>
  <cp:revision>4</cp:revision>
  <dcterms:created xsi:type="dcterms:W3CDTF">2017-10-25T07:40:00Z</dcterms:created>
  <dcterms:modified xsi:type="dcterms:W3CDTF">2017-10-25T08:51:00Z</dcterms:modified>
</cp:coreProperties>
</file>